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CE6" w:rsidRDefault="00A83CE6" w:rsidP="00A83C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MELBORNE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A83CE6" w:rsidRDefault="00A83CE6" w:rsidP="00A83C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Chitterne, Wiltshire.</w:t>
      </w:r>
    </w:p>
    <w:p w:rsidR="00A83CE6" w:rsidRDefault="00A83CE6" w:rsidP="00A83C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3CE6" w:rsidRDefault="00A83CE6" w:rsidP="00A83C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3CE6" w:rsidRDefault="00A83CE6" w:rsidP="00A83C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Joan Monter(q.v.), Robert Kyrkeham(q.v.), Thomas Snell(q.v.) and John</w:t>
      </w:r>
    </w:p>
    <w:p w:rsidR="00A83CE6" w:rsidRDefault="00A83CE6" w:rsidP="00A83CE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Davyson(q.v.), the executors of Robert Monter(q.v.), made a plaint of debt against him, Richard Bysshop of Westminster(q.v.), Robert Gast of Maidstone(q.v.) and John Wentworth of North Barningham(q.v.)</w:t>
      </w:r>
    </w:p>
    <w:p w:rsidR="00A83CE6" w:rsidRDefault="00A83CE6" w:rsidP="00A83C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A83CE6" w:rsidRDefault="00A83CE6" w:rsidP="00A83C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3CE6" w:rsidRDefault="00A83CE6" w:rsidP="00A83C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A83CE6" w:rsidP="00A83C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0615F6">
        <w:rPr>
          <w:rFonts w:ascii="Times New Roman" w:hAnsi="Times New Roman" w:cs="Times New Roman"/>
          <w:sz w:val="24"/>
          <w:szCs w:val="24"/>
        </w:rPr>
        <w:t xml:space="preserve"> December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CE6" w:rsidRDefault="00A83CE6" w:rsidP="00564E3C">
      <w:pPr>
        <w:spacing w:after="0" w:line="240" w:lineRule="auto"/>
      </w:pPr>
      <w:r>
        <w:separator/>
      </w:r>
    </w:p>
  </w:endnote>
  <w:endnote w:type="continuationSeparator" w:id="0">
    <w:p w:rsidR="00A83CE6" w:rsidRDefault="00A83CE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83CE6">
      <w:rPr>
        <w:rFonts w:ascii="Times New Roman" w:hAnsi="Times New Roman" w:cs="Times New Roman"/>
        <w:noProof/>
        <w:sz w:val="24"/>
        <w:szCs w:val="24"/>
      </w:rPr>
      <w:t>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CE6" w:rsidRDefault="00A83CE6" w:rsidP="00564E3C">
      <w:pPr>
        <w:spacing w:after="0" w:line="240" w:lineRule="auto"/>
      </w:pPr>
      <w:r>
        <w:separator/>
      </w:r>
    </w:p>
  </w:footnote>
  <w:footnote w:type="continuationSeparator" w:id="0">
    <w:p w:rsidR="00A83CE6" w:rsidRDefault="00A83CE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6"/>
    <w:rsid w:val="00372DC6"/>
    <w:rsid w:val="00564E3C"/>
    <w:rsid w:val="0064591D"/>
    <w:rsid w:val="00A83CE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8BD154-6495-47F6-AACF-1ABDFB384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83C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2016-02-03T20:51:00Z</dcterms:created>
  <dcterms:modified xsi:type="dcterms:W3CDTF">2016-02-03T20:52:00Z</dcterms:modified>
</cp:coreProperties>
</file>